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Frome and East Somerset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Frome and East Somerset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Frome and East Somerset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Frome and East Somerset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Frome and East Somerset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Frome and East Somerset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53.3% </w:t>
      </w:r>
      <w:r w:rsidRPr="004747BF">
        <w:rPr>
          <w:rFonts w:ascii="Libre Franklin Light" w:eastAsia="Times New Roman" w:hAnsi="Libre Franklin Light" w:cs="Calibri Light"/>
        </w:rPr>
        <w:t xml:space="preserve">of those respondents classified as PGSI 8+ in Frome and East Somerset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Frome and East Somerset is estimated to be </w:t>
      </w:r>
      <w:r w:rsidRPr="00773DF7">
        <w:rPr>
          <w:rFonts w:ascii="Libre Franklin Light" w:eastAsia="Times New Roman" w:hAnsi="Libre Franklin Light" w:cs="Calibri Light"/>
          <w:b/>
          <w:bCs/>
          <w:color w:val="C45911" w:themeColor="accent2" w:themeShade="BF"/>
        </w:rPr>
        <w:t xml:space="preserve">£888,697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Frome and East Somerset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Frome and East Somerset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Frome and East Somerset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Frome and East Somerset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Frome and East Somerse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Frome and East Somerset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Frome and East Somerse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Frome and East Somerset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Frome and East Somerset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Frome and East Somerse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Frome and East Somerset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Frome and East Somerset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Frome and East Somerset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43.7%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Frome and East Somerset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Frome and East Somerset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Frome and East Somerset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£888,697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Frome and East Somerset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£14,475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£299,360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£21,445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£6,031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£11,058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£536,328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£888,697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Frome and East Somerset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Frome and East Somerset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Frome and East Somerset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Frome and East Somerset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Frome and East Somerset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Frome and East Somerset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Frome and East Somerset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Frome and East Somerset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Frome and East Somerset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Frome and East Somerset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Frome and East Somerset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Frome and East Somerset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7BA70D7-EFE4-4876-981A-5C8EF7F9E85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